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D8C51" w14:textId="64EB1BE6" w:rsidR="007C5F0B" w:rsidRDefault="007C5F0B">
      <w:pPr>
        <w:rPr>
          <w:b/>
          <w:bCs/>
          <w:sz w:val="28"/>
        </w:rPr>
      </w:pPr>
      <w:r>
        <w:rPr>
          <w:b/>
          <w:bCs/>
          <w:sz w:val="28"/>
        </w:rPr>
        <w:t>D2 Supplerende dokumenter</w:t>
      </w:r>
    </w:p>
    <w:p w14:paraId="2DC10F09" w14:textId="775CC932" w:rsidR="00F26F47" w:rsidRDefault="003A7E63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C262D8">
        <w:rPr>
          <w:b/>
          <w:bCs/>
          <w:sz w:val="28"/>
        </w:rPr>
        <w:t>-</w:t>
      </w:r>
      <w:r>
        <w:rPr>
          <w:b/>
          <w:bCs/>
          <w:sz w:val="28"/>
        </w:rPr>
        <w:t>Arbeidsvarsling</w:t>
      </w:r>
    </w:p>
    <w:p w14:paraId="2DC10F0A" w14:textId="77777777" w:rsidR="00F26F47" w:rsidRDefault="00F26F47"/>
    <w:p w14:paraId="2DC10F0B" w14:textId="77777777" w:rsidR="00F26F47" w:rsidRDefault="00F26F47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Innhold</w:t>
      </w:r>
    </w:p>
    <w:p w14:paraId="2DC10F0C" w14:textId="77777777" w:rsidR="00F26F47" w:rsidRDefault="00F26F47"/>
    <w:p w14:paraId="2DC10F14" w14:textId="72343352" w:rsidR="00D0325E" w:rsidRDefault="00D0325E" w:rsidP="00D0325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073"/>
      </w:tblGrid>
      <w:tr w:rsidR="002536ED" w14:paraId="0422A2D1" w14:textId="77777777" w:rsidTr="00017037">
        <w:tc>
          <w:tcPr>
            <w:tcW w:w="704" w:type="dxa"/>
          </w:tcPr>
          <w:p w14:paraId="251D6CBD" w14:textId="022ABD91" w:rsidR="002536ED" w:rsidRPr="00017037" w:rsidRDefault="002536ED" w:rsidP="00D0325E">
            <w:pPr>
              <w:rPr>
                <w:b/>
                <w:bCs/>
              </w:rPr>
            </w:pPr>
            <w:r w:rsidRPr="00017037">
              <w:rPr>
                <w:b/>
                <w:bCs/>
              </w:rPr>
              <w:t>Nr.</w:t>
            </w:r>
          </w:p>
        </w:tc>
        <w:tc>
          <w:tcPr>
            <w:tcW w:w="8073" w:type="dxa"/>
          </w:tcPr>
          <w:p w14:paraId="74E15910" w14:textId="70EB3227" w:rsidR="002536ED" w:rsidRPr="00017037" w:rsidRDefault="002536ED" w:rsidP="00D0325E">
            <w:pPr>
              <w:rPr>
                <w:b/>
                <w:bCs/>
              </w:rPr>
            </w:pPr>
            <w:r w:rsidRPr="00017037">
              <w:rPr>
                <w:b/>
                <w:bCs/>
              </w:rPr>
              <w:t>Navn på arbeidsvarslingsplan</w:t>
            </w:r>
          </w:p>
        </w:tc>
      </w:tr>
      <w:tr w:rsidR="002536ED" w14:paraId="37F8D12F" w14:textId="77777777" w:rsidTr="00017037">
        <w:tc>
          <w:tcPr>
            <w:tcW w:w="704" w:type="dxa"/>
          </w:tcPr>
          <w:p w14:paraId="3FCCE3E6" w14:textId="7ADAC04C" w:rsidR="002536ED" w:rsidRDefault="00017037" w:rsidP="00017037">
            <w:pPr>
              <w:jc w:val="center"/>
            </w:pPr>
            <w:r>
              <w:t>1</w:t>
            </w:r>
          </w:p>
        </w:tc>
        <w:tc>
          <w:tcPr>
            <w:tcW w:w="8073" w:type="dxa"/>
          </w:tcPr>
          <w:p w14:paraId="324FBC55" w14:textId="54DD2680" w:rsidR="002536ED" w:rsidRDefault="008B3B8D" w:rsidP="00D0325E">
            <w:r>
              <w:t>&lt;Navn for nr. 1&gt;</w:t>
            </w:r>
          </w:p>
        </w:tc>
      </w:tr>
      <w:tr w:rsidR="008B3B8D" w14:paraId="591019BF" w14:textId="77777777" w:rsidTr="00017037">
        <w:tc>
          <w:tcPr>
            <w:tcW w:w="704" w:type="dxa"/>
          </w:tcPr>
          <w:p w14:paraId="5F7DDCC7" w14:textId="35102E27" w:rsidR="008B3B8D" w:rsidRDefault="008B3B8D" w:rsidP="008B3B8D">
            <w:pPr>
              <w:jc w:val="center"/>
            </w:pPr>
            <w:r>
              <w:t>2</w:t>
            </w:r>
          </w:p>
        </w:tc>
        <w:tc>
          <w:tcPr>
            <w:tcW w:w="8073" w:type="dxa"/>
          </w:tcPr>
          <w:p w14:paraId="7A8B9CED" w14:textId="2395C956" w:rsidR="008B3B8D" w:rsidRDefault="008B3B8D" w:rsidP="008B3B8D">
            <w:r w:rsidRPr="00994712">
              <w:t xml:space="preserve">&lt;Navn for nr. </w:t>
            </w:r>
            <w:r>
              <w:t>2</w:t>
            </w:r>
            <w:r w:rsidRPr="00994712">
              <w:t>&gt;</w:t>
            </w:r>
          </w:p>
        </w:tc>
      </w:tr>
      <w:tr w:rsidR="008B3B8D" w14:paraId="2083DBDB" w14:textId="77777777" w:rsidTr="00017037">
        <w:tc>
          <w:tcPr>
            <w:tcW w:w="704" w:type="dxa"/>
          </w:tcPr>
          <w:p w14:paraId="59B892B8" w14:textId="48C76276" w:rsidR="008B3B8D" w:rsidRDefault="008B3B8D" w:rsidP="008B3B8D">
            <w:pPr>
              <w:jc w:val="center"/>
            </w:pPr>
            <w:r>
              <w:t>3</w:t>
            </w:r>
          </w:p>
        </w:tc>
        <w:tc>
          <w:tcPr>
            <w:tcW w:w="8073" w:type="dxa"/>
          </w:tcPr>
          <w:p w14:paraId="18E190FC" w14:textId="3CCBD29C" w:rsidR="008B3B8D" w:rsidRDefault="008B3B8D" w:rsidP="008B3B8D">
            <w:r w:rsidRPr="00994712">
              <w:t xml:space="preserve">&lt;Navn for nr. </w:t>
            </w:r>
            <w:r>
              <w:t>3</w:t>
            </w:r>
            <w:r w:rsidRPr="00994712">
              <w:t>&gt;</w:t>
            </w:r>
          </w:p>
        </w:tc>
      </w:tr>
      <w:tr w:rsidR="008B3B8D" w14:paraId="530DE729" w14:textId="77777777" w:rsidTr="00017037">
        <w:tc>
          <w:tcPr>
            <w:tcW w:w="704" w:type="dxa"/>
          </w:tcPr>
          <w:p w14:paraId="7D961EE5" w14:textId="24192FF8" w:rsidR="008B3B8D" w:rsidRDefault="008B3B8D" w:rsidP="008B3B8D">
            <w:pPr>
              <w:jc w:val="center"/>
            </w:pPr>
            <w:r>
              <w:t>4</w:t>
            </w:r>
          </w:p>
        </w:tc>
        <w:tc>
          <w:tcPr>
            <w:tcW w:w="8073" w:type="dxa"/>
          </w:tcPr>
          <w:p w14:paraId="032C3C31" w14:textId="0F9DB25E" w:rsidR="008B3B8D" w:rsidRDefault="008B3B8D" w:rsidP="008B3B8D">
            <w:r w:rsidRPr="00994712">
              <w:t xml:space="preserve">&lt;Navn for nr. </w:t>
            </w:r>
            <w:r w:rsidR="00EE7AD8">
              <w:t>4</w:t>
            </w:r>
            <w:r w:rsidRPr="00994712">
              <w:t>&gt;</w:t>
            </w:r>
          </w:p>
        </w:tc>
      </w:tr>
      <w:tr w:rsidR="008B3B8D" w14:paraId="47CBCB45" w14:textId="77777777" w:rsidTr="00017037">
        <w:tc>
          <w:tcPr>
            <w:tcW w:w="704" w:type="dxa"/>
          </w:tcPr>
          <w:p w14:paraId="5769F50D" w14:textId="75521488" w:rsidR="008B3B8D" w:rsidRDefault="008B3B8D" w:rsidP="008B3B8D">
            <w:pPr>
              <w:jc w:val="center"/>
            </w:pPr>
            <w:r>
              <w:t>5</w:t>
            </w:r>
          </w:p>
        </w:tc>
        <w:tc>
          <w:tcPr>
            <w:tcW w:w="8073" w:type="dxa"/>
          </w:tcPr>
          <w:p w14:paraId="16EAC672" w14:textId="299D3B2B" w:rsidR="008B3B8D" w:rsidRDefault="008B3B8D" w:rsidP="008B3B8D">
            <w:r w:rsidRPr="00994712">
              <w:t>&lt;Navn for nr.</w:t>
            </w:r>
            <w:r w:rsidR="00EE7AD8">
              <w:t xml:space="preserve"> 5</w:t>
            </w:r>
            <w:r w:rsidRPr="00994712">
              <w:t>&gt;</w:t>
            </w:r>
          </w:p>
        </w:tc>
      </w:tr>
      <w:tr w:rsidR="008B3B8D" w14:paraId="530B2548" w14:textId="77777777" w:rsidTr="00017037">
        <w:tc>
          <w:tcPr>
            <w:tcW w:w="704" w:type="dxa"/>
          </w:tcPr>
          <w:p w14:paraId="7041F752" w14:textId="68EAA4A2" w:rsidR="008B3B8D" w:rsidRDefault="008B3B8D" w:rsidP="008B3B8D">
            <w:pPr>
              <w:jc w:val="center"/>
            </w:pPr>
            <w:r>
              <w:t>6</w:t>
            </w:r>
          </w:p>
        </w:tc>
        <w:tc>
          <w:tcPr>
            <w:tcW w:w="8073" w:type="dxa"/>
          </w:tcPr>
          <w:p w14:paraId="2DB9FC27" w14:textId="13733BFC" w:rsidR="008B3B8D" w:rsidRDefault="008B3B8D" w:rsidP="008B3B8D">
            <w:r w:rsidRPr="00994712">
              <w:t xml:space="preserve">&lt;Navn for nr. </w:t>
            </w:r>
            <w:r w:rsidR="00EE7AD8">
              <w:t>6</w:t>
            </w:r>
            <w:r w:rsidRPr="00994712">
              <w:t>&gt;</w:t>
            </w:r>
          </w:p>
        </w:tc>
      </w:tr>
      <w:tr w:rsidR="008B3B8D" w14:paraId="311D9ECD" w14:textId="77777777" w:rsidTr="00017037">
        <w:tc>
          <w:tcPr>
            <w:tcW w:w="704" w:type="dxa"/>
          </w:tcPr>
          <w:p w14:paraId="6DA20F13" w14:textId="3FD5FBD7" w:rsidR="008B3B8D" w:rsidRDefault="008B3B8D" w:rsidP="008B3B8D">
            <w:pPr>
              <w:jc w:val="center"/>
            </w:pPr>
            <w:r>
              <w:t>7</w:t>
            </w:r>
          </w:p>
        </w:tc>
        <w:tc>
          <w:tcPr>
            <w:tcW w:w="8073" w:type="dxa"/>
          </w:tcPr>
          <w:p w14:paraId="7D293686" w14:textId="561B311A" w:rsidR="008B3B8D" w:rsidRDefault="008B3B8D" w:rsidP="008B3B8D">
            <w:r w:rsidRPr="00994712">
              <w:t xml:space="preserve">&lt;Navn for nr. </w:t>
            </w:r>
            <w:r w:rsidR="00EE7AD8">
              <w:t>7</w:t>
            </w:r>
            <w:r w:rsidRPr="00994712">
              <w:t>&gt;</w:t>
            </w:r>
          </w:p>
        </w:tc>
      </w:tr>
      <w:tr w:rsidR="00EE7AD8" w14:paraId="34757B49" w14:textId="77777777" w:rsidTr="00017037">
        <w:tc>
          <w:tcPr>
            <w:tcW w:w="704" w:type="dxa"/>
          </w:tcPr>
          <w:p w14:paraId="10835292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19037393" w14:textId="77777777" w:rsidR="00EE7AD8" w:rsidRPr="00994712" w:rsidRDefault="00EE7AD8" w:rsidP="008B3B8D"/>
        </w:tc>
      </w:tr>
      <w:tr w:rsidR="00EE7AD8" w14:paraId="3E4D6E8A" w14:textId="77777777" w:rsidTr="00017037">
        <w:tc>
          <w:tcPr>
            <w:tcW w:w="704" w:type="dxa"/>
          </w:tcPr>
          <w:p w14:paraId="2027FB27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38DAD5EB" w14:textId="77777777" w:rsidR="00EE7AD8" w:rsidRPr="00994712" w:rsidRDefault="00EE7AD8" w:rsidP="008B3B8D"/>
        </w:tc>
      </w:tr>
      <w:tr w:rsidR="00EE7AD8" w14:paraId="660F8A94" w14:textId="77777777" w:rsidTr="00017037">
        <w:tc>
          <w:tcPr>
            <w:tcW w:w="704" w:type="dxa"/>
          </w:tcPr>
          <w:p w14:paraId="17D14CB9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53790DB4" w14:textId="77777777" w:rsidR="00EE7AD8" w:rsidRPr="00994712" w:rsidRDefault="00EE7AD8" w:rsidP="008B3B8D"/>
        </w:tc>
      </w:tr>
      <w:tr w:rsidR="00EE7AD8" w14:paraId="4552C593" w14:textId="77777777" w:rsidTr="00017037">
        <w:tc>
          <w:tcPr>
            <w:tcW w:w="704" w:type="dxa"/>
          </w:tcPr>
          <w:p w14:paraId="0A1B2C5F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4F81E59E" w14:textId="77777777" w:rsidR="00EE7AD8" w:rsidRPr="00994712" w:rsidRDefault="00EE7AD8" w:rsidP="008B3B8D"/>
        </w:tc>
      </w:tr>
      <w:tr w:rsidR="00EE7AD8" w14:paraId="57CDD6D3" w14:textId="77777777" w:rsidTr="00017037">
        <w:tc>
          <w:tcPr>
            <w:tcW w:w="704" w:type="dxa"/>
          </w:tcPr>
          <w:p w14:paraId="521140E2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7AF3032D" w14:textId="77777777" w:rsidR="00EE7AD8" w:rsidRPr="00994712" w:rsidRDefault="00EE7AD8" w:rsidP="008B3B8D"/>
        </w:tc>
      </w:tr>
    </w:tbl>
    <w:p w14:paraId="2DC10F15" w14:textId="77777777" w:rsidR="00D0325E" w:rsidRDefault="00F26F47" w:rsidP="00D0325E">
      <w:r w:rsidRPr="00D0325E">
        <w:br w:type="page"/>
      </w:r>
      <w:bookmarkStart w:id="0" w:name="_Toc261450458"/>
    </w:p>
    <w:p w14:paraId="2DC10F16" w14:textId="77777777" w:rsidR="00D0325E" w:rsidRDefault="00D0325E" w:rsidP="00D0325E"/>
    <w:bookmarkEnd w:id="0"/>
    <w:p w14:paraId="1C496FA5" w14:textId="4BAF5EF5" w:rsidR="00D47032" w:rsidRDefault="007B0AD9" w:rsidP="000F5EF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DE7EA1" wp14:editId="2DF66E50">
                <wp:simplePos x="0" y="0"/>
                <wp:positionH relativeFrom="column">
                  <wp:posOffset>62230</wp:posOffset>
                </wp:positionH>
                <wp:positionV relativeFrom="paragraph">
                  <wp:posOffset>356870</wp:posOffset>
                </wp:positionV>
                <wp:extent cx="5648325" cy="1404620"/>
                <wp:effectExtent l="0" t="0" r="28575" b="2159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D668C" w14:textId="10F67A63" w:rsidR="007B0AD9" w:rsidRPr="00603C27" w:rsidRDefault="007B0AD9">
                            <w:pPr>
                              <w:rPr>
                                <w:smallCaps/>
                              </w:rPr>
                            </w:pPr>
                            <w:r w:rsidRPr="00603C27">
                              <w:rPr>
                                <w:smallCaps/>
                                <w:highlight w:val="lightGray"/>
                              </w:rPr>
                              <w:t>På denne og de etterfølgende sidene</w:t>
                            </w:r>
                            <w:r w:rsidR="00CC3EB5" w:rsidRPr="00603C27">
                              <w:rPr>
                                <w:smallCaps/>
                                <w:highlight w:val="lightGray"/>
                              </w:rPr>
                              <w:t xml:space="preserve"> legges arbeidsvarslingsplanene inn, enten </w:t>
                            </w:r>
                            <w:r w:rsidR="00665236" w:rsidRPr="00603C27">
                              <w:rPr>
                                <w:smallCaps/>
                                <w:highlight w:val="lightGray"/>
                              </w:rPr>
                              <w:t>ved</w:t>
                            </w:r>
                            <w:r w:rsidR="00CC3EB5" w:rsidRPr="00603C27">
                              <w:rPr>
                                <w:smallCaps/>
                                <w:highlight w:val="lightGray"/>
                              </w:rPr>
                              <w:t xml:space="preserve"> </w:t>
                            </w:r>
                            <w:r w:rsidR="00665236" w:rsidRPr="00603C27">
                              <w:rPr>
                                <w:smallCaps/>
                                <w:highlight w:val="lightGray"/>
                              </w:rPr>
                              <w:t>lime inn på</w:t>
                            </w:r>
                            <w:r w:rsidR="00C24B5E" w:rsidRPr="00603C27">
                              <w:rPr>
                                <w:smallCaps/>
                                <w:highlight w:val="lightGray"/>
                              </w:rPr>
                              <w:t xml:space="preserve"> denne og etterfølgende sider, evt. ved at side 1 skrives ut som </w:t>
                            </w:r>
                            <w:proofErr w:type="spellStart"/>
                            <w:r w:rsidR="00C24B5E" w:rsidRPr="00603C27">
                              <w:rPr>
                                <w:smallCaps/>
                                <w:highlight w:val="lightGray"/>
                              </w:rPr>
                              <w:t>pdf</w:t>
                            </w:r>
                            <w:proofErr w:type="spellEnd"/>
                            <w:r w:rsidR="00C24B5E" w:rsidRPr="00603C27">
                              <w:rPr>
                                <w:smallCaps/>
                                <w:highlight w:val="lightGray"/>
                              </w:rPr>
                              <w:t xml:space="preserve"> og de </w:t>
                            </w:r>
                            <w:r w:rsidR="00603C27" w:rsidRPr="00603C27">
                              <w:rPr>
                                <w:smallCaps/>
                                <w:highlight w:val="lightGray"/>
                              </w:rPr>
                              <w:t xml:space="preserve">etterfølgende sidene lages som egne </w:t>
                            </w:r>
                            <w:proofErr w:type="spellStart"/>
                            <w:r w:rsidR="00603C27" w:rsidRPr="00603C27">
                              <w:rPr>
                                <w:smallCaps/>
                                <w:highlight w:val="lightGray"/>
                              </w:rPr>
                              <w:t>pdf</w:t>
                            </w:r>
                            <w:proofErr w:type="spellEnd"/>
                            <w:r w:rsidR="00603C27" w:rsidRPr="00603C27">
                              <w:rPr>
                                <w:smallCaps/>
                                <w:highlight w:val="lightGray"/>
                              </w:rPr>
                              <w:t xml:space="preserve"> filer og deretter slås sammen til en stor</w:t>
                            </w:r>
                            <w:r w:rsidR="00CC3EB5" w:rsidRPr="00603C27">
                              <w:rPr>
                                <w:smallCaps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603C27" w:rsidRPr="00603C27">
                              <w:rPr>
                                <w:smallCaps/>
                                <w:highlight w:val="lightGray"/>
                              </w:rPr>
                              <w:t>pdf</w:t>
                            </w:r>
                            <w:proofErr w:type="spellEnd"/>
                            <w:r w:rsidR="00603C27" w:rsidRPr="00603C27">
                              <w:rPr>
                                <w:smallCaps/>
                                <w:highlight w:val="lightGray"/>
                              </w:rPr>
                              <w:t>-fil</w:t>
                            </w:r>
                            <w:r w:rsidR="00C04F0F">
                              <w:rPr>
                                <w:smallCaps/>
                                <w:highlight w:val="lightGray"/>
                              </w:rPr>
                              <w:t xml:space="preserve"> for Kap. D2-Arbeidsvarsling</w:t>
                            </w:r>
                            <w:r w:rsidR="00603C27" w:rsidRPr="00603C27">
                              <w:rPr>
                                <w:smallCaps/>
                                <w:highlight w:val="lightGray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DE7E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4.9pt;margin-top:28.1pt;width:444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">
                <v:textbox style="mso-fit-shape-to-text:t">
                  <w:txbxContent>
                    <w:p w14:paraId="711D668C" w14:textId="10F67A63" w:rsidR="007B0AD9" w:rsidRPr="00603C27" w:rsidRDefault="007B0AD9">
                      <w:pPr>
                        <w:rPr>
                          <w:smallCaps/>
                        </w:rPr>
                      </w:pPr>
                      <w:r w:rsidRPr="00603C27">
                        <w:rPr>
                          <w:smallCaps/>
                          <w:highlight w:val="lightGray"/>
                        </w:rPr>
                        <w:t>På denne og de etterfølgende sidene</w:t>
                      </w:r>
                      <w:r w:rsidR="00CC3EB5" w:rsidRPr="00603C27">
                        <w:rPr>
                          <w:smallCaps/>
                          <w:highlight w:val="lightGray"/>
                        </w:rPr>
                        <w:t xml:space="preserve"> legges arbeidsvarslingsplanene inn, enten </w:t>
                      </w:r>
                      <w:r w:rsidR="00665236" w:rsidRPr="00603C27">
                        <w:rPr>
                          <w:smallCaps/>
                          <w:highlight w:val="lightGray"/>
                        </w:rPr>
                        <w:t>ved</w:t>
                      </w:r>
                      <w:r w:rsidR="00CC3EB5" w:rsidRPr="00603C27">
                        <w:rPr>
                          <w:smallCaps/>
                          <w:highlight w:val="lightGray"/>
                        </w:rPr>
                        <w:t xml:space="preserve"> </w:t>
                      </w:r>
                      <w:r w:rsidR="00665236" w:rsidRPr="00603C27">
                        <w:rPr>
                          <w:smallCaps/>
                          <w:highlight w:val="lightGray"/>
                        </w:rPr>
                        <w:t>lime inn på</w:t>
                      </w:r>
                      <w:r w:rsidR="00C24B5E" w:rsidRPr="00603C27">
                        <w:rPr>
                          <w:smallCaps/>
                          <w:highlight w:val="lightGray"/>
                        </w:rPr>
                        <w:t xml:space="preserve"> denne og etterfølgende sider, evt. ved at side 1 skrives ut som pdf og de </w:t>
                      </w:r>
                      <w:r w:rsidR="00603C27" w:rsidRPr="00603C27">
                        <w:rPr>
                          <w:smallCaps/>
                          <w:highlight w:val="lightGray"/>
                        </w:rPr>
                        <w:t>etterfølgende sidene lages som egne pdf filer og deretter slås sammen til en stor</w:t>
                      </w:r>
                      <w:r w:rsidR="00CC3EB5" w:rsidRPr="00603C27">
                        <w:rPr>
                          <w:smallCaps/>
                          <w:highlight w:val="lightGray"/>
                        </w:rPr>
                        <w:t xml:space="preserve"> </w:t>
                      </w:r>
                      <w:r w:rsidR="00603C27" w:rsidRPr="00603C27">
                        <w:rPr>
                          <w:smallCaps/>
                          <w:highlight w:val="lightGray"/>
                        </w:rPr>
                        <w:t>pdf-fil</w:t>
                      </w:r>
                      <w:r w:rsidR="00C04F0F">
                        <w:rPr>
                          <w:smallCaps/>
                          <w:highlight w:val="lightGray"/>
                        </w:rPr>
                        <w:t xml:space="preserve"> for Kap. D2-Arbeidsvarsling</w:t>
                      </w:r>
                      <w:r w:rsidR="00603C27" w:rsidRPr="00603C27">
                        <w:rPr>
                          <w:smallCaps/>
                          <w:highlight w:val="lightGray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47E3EA" w14:textId="15CBEF7E" w:rsidR="00B3338B" w:rsidRPr="00325B79" w:rsidRDefault="00B3338B" w:rsidP="000F5EF1"/>
    <w:sectPr w:rsidR="00B3338B" w:rsidRPr="00325B79">
      <w:headerReference w:type="default" r:id="rId8"/>
      <w:footerReference w:type="default" r:id="rId9"/>
      <w:pgSz w:w="11906" w:h="16838"/>
      <w:pgMar w:top="1922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9ABF3" w14:textId="77777777" w:rsidR="006A2951" w:rsidRDefault="006A2951">
      <w:r>
        <w:separator/>
      </w:r>
    </w:p>
  </w:endnote>
  <w:endnote w:type="continuationSeparator" w:id="0">
    <w:p w14:paraId="1A29626B" w14:textId="77777777" w:rsidR="006A2951" w:rsidRDefault="006A2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0F53" w14:textId="1893AE11" w:rsidR="004C4199" w:rsidRPr="008D006D" w:rsidRDefault="008D006D" w:rsidP="008D006D">
    <w:pPr>
      <w:pStyle w:val="Bunntekst"/>
    </w:pPr>
    <w:r>
      <w:rPr>
        <w:sz w:val="16"/>
        <w:szCs w:val="16"/>
      </w:rPr>
      <w:t xml:space="preserve">Maldokument vegoppmerkingskontrakt – Drift og vedlikehold </w:t>
    </w:r>
    <w:r>
      <w:rPr>
        <w:sz w:val="16"/>
        <w:szCs w:val="16"/>
      </w:rPr>
      <w:br/>
      <w:t>Versjon 202</w:t>
    </w:r>
    <w:r w:rsidR="00CB7896">
      <w:rPr>
        <w:sz w:val="16"/>
        <w:szCs w:val="16"/>
      </w:rPr>
      <w:t>2</w:t>
    </w:r>
    <w:r>
      <w:rPr>
        <w:sz w:val="16"/>
        <w:szCs w:val="16"/>
      </w:rPr>
      <w:t>-01</w:t>
    </w:r>
    <w:r w:rsidR="00CB7896">
      <w:rPr>
        <w:sz w:val="16"/>
        <w:szCs w:val="16"/>
      </w:rPr>
      <w:t>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F596F" w14:textId="77777777" w:rsidR="006A2951" w:rsidRDefault="006A2951">
      <w:r>
        <w:separator/>
      </w:r>
    </w:p>
  </w:footnote>
  <w:footnote w:type="continuationSeparator" w:id="0">
    <w:p w14:paraId="59656D6C" w14:textId="77777777" w:rsidR="006A2951" w:rsidRDefault="006A2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0F4E" w14:textId="080B7A82" w:rsidR="001B30F4" w:rsidRDefault="001B30F4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</w:r>
    <w:r w:rsidR="00B3338B">
      <w:rPr>
        <w:sz w:val="20"/>
      </w:rPr>
      <w:t>D2</w:t>
    </w:r>
    <w:r w:rsidR="00C262D8">
      <w:rPr>
        <w:sz w:val="20"/>
      </w:rPr>
      <w:t>-</w:t>
    </w:r>
    <w:r w:rsidR="00B3338B">
      <w:rPr>
        <w:sz w:val="20"/>
      </w:rPr>
      <w:t>Arbeidsvarsling</w:t>
    </w:r>
    <w:r>
      <w:rPr>
        <w:sz w:val="20"/>
      </w:rPr>
      <w:t xml:space="preserve">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5D6EEA">
      <w:rPr>
        <w:rStyle w:val="Sidetall"/>
        <w:noProof/>
        <w:sz w:val="20"/>
      </w:rPr>
      <w:t>1</w:t>
    </w:r>
    <w:r>
      <w:rPr>
        <w:rStyle w:val="Sidetall"/>
        <w:sz w:val="20"/>
      </w:rPr>
      <w:fldChar w:fldCharType="end"/>
    </w:r>
  </w:p>
  <w:p w14:paraId="2DC10F4F" w14:textId="77777777" w:rsidR="00603266" w:rsidRDefault="00603266" w:rsidP="00603266">
    <w:pPr>
      <w:pStyle w:val="Topptekst"/>
      <w:rPr>
        <w:sz w:val="20"/>
      </w:rPr>
    </w:pPr>
    <w:r w:rsidRPr="00416534">
      <w:rPr>
        <w:sz w:val="20"/>
      </w:rPr>
      <w:t>Vegoppmerking</w:t>
    </w:r>
  </w:p>
  <w:p w14:paraId="3C99D62C" w14:textId="77777777" w:rsidR="00667B1B" w:rsidRDefault="00667B1B" w:rsidP="00667B1B">
    <w:pPr>
      <w:pStyle w:val="Topptekst"/>
      <w:rPr>
        <w:sz w:val="20"/>
      </w:rPr>
    </w:pPr>
    <w:proofErr w:type="spellStart"/>
    <w:r w:rsidRPr="00E90925">
      <w:rPr>
        <w:sz w:val="20"/>
        <w:highlight w:val="lightGray"/>
      </w:rPr>
      <w:t>Kontraktnavn</w:t>
    </w:r>
    <w:proofErr w:type="spellEnd"/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0A55FC4D" w14:textId="1FBCDD62" w:rsidR="001F2A22" w:rsidRDefault="001F2A22">
    <w:pPr>
      <w:pStyle w:val="Topptekst"/>
      <w:rPr>
        <w:b/>
        <w:bCs/>
        <w:sz w:val="20"/>
      </w:rPr>
    </w:pPr>
    <w:r>
      <w:rPr>
        <w:b/>
        <w:bCs/>
        <w:sz w:val="20"/>
      </w:rPr>
      <w:t>D2 Supplerende dokumenter</w:t>
    </w:r>
  </w:p>
  <w:p w14:paraId="2DC10F52" w14:textId="0AA7C340" w:rsidR="001B30F4" w:rsidRDefault="003A7E63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D2</w:t>
    </w:r>
    <w:r w:rsidR="00C262D8">
      <w:rPr>
        <w:b/>
        <w:bCs/>
        <w:sz w:val="20"/>
      </w:rPr>
      <w:t>-</w:t>
    </w:r>
    <w:r>
      <w:rPr>
        <w:b/>
        <w:bCs/>
        <w:sz w:val="20"/>
      </w:rPr>
      <w:t>Arbeidsvarsling</w:t>
    </w:r>
    <w:r w:rsidR="001B30F4">
      <w:rPr>
        <w:b/>
        <w:bCs/>
        <w:sz w:val="20"/>
      </w:rPr>
      <w:tab/>
    </w:r>
    <w:r w:rsidR="001B30F4">
      <w:rPr>
        <w:b/>
        <w:bCs/>
        <w:sz w:val="20"/>
      </w:rPr>
      <w:tab/>
    </w:r>
    <w:r w:rsidR="00603266" w:rsidRPr="000F5EF1">
      <w:rPr>
        <w:sz w:val="20"/>
      </w:rPr>
      <w:t>20</w:t>
    </w:r>
    <w:r w:rsidR="00667B1B" w:rsidRPr="000F5EF1">
      <w:rPr>
        <w:sz w:val="20"/>
      </w:rPr>
      <w:t>2</w:t>
    </w:r>
    <w:r w:rsidR="00603266">
      <w:rPr>
        <w:sz w:val="20"/>
        <w:highlight w:val="lightGray"/>
      </w:rPr>
      <w:t>å-</w:t>
    </w:r>
    <w:r w:rsidR="001B30F4" w:rsidRPr="004E60AB">
      <w:rPr>
        <w:sz w:val="20"/>
        <w:highlight w:val="lightGray"/>
      </w:rPr>
      <w:t>mm</w:t>
    </w:r>
    <w:r w:rsidR="001B30F4">
      <w:rPr>
        <w:sz w:val="20"/>
        <w:highlight w:val="lightGray"/>
      </w:rPr>
      <w:t>-dd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45D3F"/>
    <w:multiLevelType w:val="hybridMultilevel"/>
    <w:tmpl w:val="21AC350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4037E"/>
    <w:multiLevelType w:val="hybridMultilevel"/>
    <w:tmpl w:val="3CD8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2C49FD"/>
    <w:multiLevelType w:val="hybridMultilevel"/>
    <w:tmpl w:val="560C65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A3E87"/>
    <w:multiLevelType w:val="hybridMultilevel"/>
    <w:tmpl w:val="27DC6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7275F"/>
    <w:multiLevelType w:val="hybridMultilevel"/>
    <w:tmpl w:val="1E38D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F672F"/>
    <w:multiLevelType w:val="hybridMultilevel"/>
    <w:tmpl w:val="70AE65C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F0D1E"/>
    <w:multiLevelType w:val="hybridMultilevel"/>
    <w:tmpl w:val="DF52F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C04B0"/>
    <w:multiLevelType w:val="hybridMultilevel"/>
    <w:tmpl w:val="81DEB6A4"/>
    <w:lvl w:ilvl="0" w:tplc="04140017">
      <w:start w:val="2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B24B78"/>
    <w:multiLevelType w:val="hybridMultilevel"/>
    <w:tmpl w:val="A68CD066"/>
    <w:lvl w:ilvl="0" w:tplc="0414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9" w15:restartNumberingAfterBreak="0">
    <w:nsid w:val="7C257248"/>
    <w:multiLevelType w:val="hybridMultilevel"/>
    <w:tmpl w:val="2C9CA8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5C6"/>
    <w:rsid w:val="0000373E"/>
    <w:rsid w:val="000112CA"/>
    <w:rsid w:val="00014395"/>
    <w:rsid w:val="00016109"/>
    <w:rsid w:val="0001694F"/>
    <w:rsid w:val="00017037"/>
    <w:rsid w:val="00035679"/>
    <w:rsid w:val="000C5751"/>
    <w:rsid w:val="000D144C"/>
    <w:rsid w:val="000D27C5"/>
    <w:rsid w:val="000D611A"/>
    <w:rsid w:val="000E70C0"/>
    <w:rsid w:val="000F5EF1"/>
    <w:rsid w:val="00107898"/>
    <w:rsid w:val="001153EB"/>
    <w:rsid w:val="00115A6C"/>
    <w:rsid w:val="00117B9D"/>
    <w:rsid w:val="001228E1"/>
    <w:rsid w:val="001334CA"/>
    <w:rsid w:val="00150C3E"/>
    <w:rsid w:val="00157B78"/>
    <w:rsid w:val="00172305"/>
    <w:rsid w:val="00172500"/>
    <w:rsid w:val="00175745"/>
    <w:rsid w:val="0017774F"/>
    <w:rsid w:val="0018226A"/>
    <w:rsid w:val="00185F91"/>
    <w:rsid w:val="001A74B5"/>
    <w:rsid w:val="001B30F4"/>
    <w:rsid w:val="001B312B"/>
    <w:rsid w:val="001C6AE1"/>
    <w:rsid w:val="001C6E77"/>
    <w:rsid w:val="001E6D94"/>
    <w:rsid w:val="001F2A22"/>
    <w:rsid w:val="001F75B3"/>
    <w:rsid w:val="00200485"/>
    <w:rsid w:val="00202CAE"/>
    <w:rsid w:val="002056E3"/>
    <w:rsid w:val="00215BE9"/>
    <w:rsid w:val="002224D5"/>
    <w:rsid w:val="00227A08"/>
    <w:rsid w:val="00227C8F"/>
    <w:rsid w:val="00252213"/>
    <w:rsid w:val="002536ED"/>
    <w:rsid w:val="002672BD"/>
    <w:rsid w:val="0029310E"/>
    <w:rsid w:val="002A22EC"/>
    <w:rsid w:val="002A586C"/>
    <w:rsid w:val="002B124C"/>
    <w:rsid w:val="002B677E"/>
    <w:rsid w:val="002C12B1"/>
    <w:rsid w:val="002C68B4"/>
    <w:rsid w:val="002F24C9"/>
    <w:rsid w:val="002F2C95"/>
    <w:rsid w:val="00305A7F"/>
    <w:rsid w:val="00307C80"/>
    <w:rsid w:val="00325A3F"/>
    <w:rsid w:val="003316B6"/>
    <w:rsid w:val="00331AB9"/>
    <w:rsid w:val="003344AA"/>
    <w:rsid w:val="003817E7"/>
    <w:rsid w:val="003950B9"/>
    <w:rsid w:val="003A57D4"/>
    <w:rsid w:val="003A7E63"/>
    <w:rsid w:val="003B7741"/>
    <w:rsid w:val="003D02BA"/>
    <w:rsid w:val="003E15FC"/>
    <w:rsid w:val="003E471C"/>
    <w:rsid w:val="00402AB6"/>
    <w:rsid w:val="0040534E"/>
    <w:rsid w:val="0041553D"/>
    <w:rsid w:val="00417DFC"/>
    <w:rsid w:val="0042367C"/>
    <w:rsid w:val="00435350"/>
    <w:rsid w:val="004440CF"/>
    <w:rsid w:val="00444438"/>
    <w:rsid w:val="00446DB8"/>
    <w:rsid w:val="004616CD"/>
    <w:rsid w:val="00462AB3"/>
    <w:rsid w:val="00466642"/>
    <w:rsid w:val="00486B70"/>
    <w:rsid w:val="00492E17"/>
    <w:rsid w:val="004A0A40"/>
    <w:rsid w:val="004A12E6"/>
    <w:rsid w:val="004A62AA"/>
    <w:rsid w:val="004B59B2"/>
    <w:rsid w:val="004C4199"/>
    <w:rsid w:val="004C4494"/>
    <w:rsid w:val="004E0AA4"/>
    <w:rsid w:val="004E2E06"/>
    <w:rsid w:val="004E60AB"/>
    <w:rsid w:val="005108F3"/>
    <w:rsid w:val="005335AC"/>
    <w:rsid w:val="0053412D"/>
    <w:rsid w:val="00546032"/>
    <w:rsid w:val="0055178B"/>
    <w:rsid w:val="00592311"/>
    <w:rsid w:val="005929E3"/>
    <w:rsid w:val="005D0EE3"/>
    <w:rsid w:val="005D604E"/>
    <w:rsid w:val="005D6EEA"/>
    <w:rsid w:val="00603266"/>
    <w:rsid w:val="00603C27"/>
    <w:rsid w:val="00616516"/>
    <w:rsid w:val="006210B1"/>
    <w:rsid w:val="00662E98"/>
    <w:rsid w:val="00665236"/>
    <w:rsid w:val="00667B1B"/>
    <w:rsid w:val="00686033"/>
    <w:rsid w:val="00697C79"/>
    <w:rsid w:val="006A0D6B"/>
    <w:rsid w:val="006A2951"/>
    <w:rsid w:val="006B13E3"/>
    <w:rsid w:val="006C1A68"/>
    <w:rsid w:val="006E031B"/>
    <w:rsid w:val="006F4531"/>
    <w:rsid w:val="006F5877"/>
    <w:rsid w:val="006F61AF"/>
    <w:rsid w:val="006F61E1"/>
    <w:rsid w:val="00711F64"/>
    <w:rsid w:val="00712ED4"/>
    <w:rsid w:val="007238AF"/>
    <w:rsid w:val="00724861"/>
    <w:rsid w:val="00740AF0"/>
    <w:rsid w:val="0074624A"/>
    <w:rsid w:val="00756642"/>
    <w:rsid w:val="007A6242"/>
    <w:rsid w:val="007B0AD9"/>
    <w:rsid w:val="007C5F0B"/>
    <w:rsid w:val="007E1AE5"/>
    <w:rsid w:val="007E4A5D"/>
    <w:rsid w:val="0082548A"/>
    <w:rsid w:val="00825CB0"/>
    <w:rsid w:val="00831F4B"/>
    <w:rsid w:val="008371C6"/>
    <w:rsid w:val="00853962"/>
    <w:rsid w:val="008702AF"/>
    <w:rsid w:val="008851CD"/>
    <w:rsid w:val="00885E0D"/>
    <w:rsid w:val="008A0C0F"/>
    <w:rsid w:val="008A0F46"/>
    <w:rsid w:val="008B14DB"/>
    <w:rsid w:val="008B3B8D"/>
    <w:rsid w:val="008D006D"/>
    <w:rsid w:val="008D29AC"/>
    <w:rsid w:val="00910B96"/>
    <w:rsid w:val="00912C3A"/>
    <w:rsid w:val="00921122"/>
    <w:rsid w:val="009318A3"/>
    <w:rsid w:val="009327A8"/>
    <w:rsid w:val="00952F24"/>
    <w:rsid w:val="00957C1A"/>
    <w:rsid w:val="009835D6"/>
    <w:rsid w:val="0098429B"/>
    <w:rsid w:val="00995988"/>
    <w:rsid w:val="009A5865"/>
    <w:rsid w:val="009A642C"/>
    <w:rsid w:val="009B15B0"/>
    <w:rsid w:val="009B7FC3"/>
    <w:rsid w:val="009D25B2"/>
    <w:rsid w:val="009D666B"/>
    <w:rsid w:val="009E0366"/>
    <w:rsid w:val="009F1BE3"/>
    <w:rsid w:val="00A0744A"/>
    <w:rsid w:val="00A34D51"/>
    <w:rsid w:val="00A41E9B"/>
    <w:rsid w:val="00A45CB4"/>
    <w:rsid w:val="00A54B4B"/>
    <w:rsid w:val="00A62140"/>
    <w:rsid w:val="00A7019C"/>
    <w:rsid w:val="00A75951"/>
    <w:rsid w:val="00A815D9"/>
    <w:rsid w:val="00A87808"/>
    <w:rsid w:val="00AA04E9"/>
    <w:rsid w:val="00AA70CF"/>
    <w:rsid w:val="00AC4E05"/>
    <w:rsid w:val="00AE5C70"/>
    <w:rsid w:val="00B10D56"/>
    <w:rsid w:val="00B22993"/>
    <w:rsid w:val="00B30384"/>
    <w:rsid w:val="00B3338B"/>
    <w:rsid w:val="00B603BD"/>
    <w:rsid w:val="00B764C8"/>
    <w:rsid w:val="00B8427D"/>
    <w:rsid w:val="00B93110"/>
    <w:rsid w:val="00B9787B"/>
    <w:rsid w:val="00BB2F40"/>
    <w:rsid w:val="00BB4A94"/>
    <w:rsid w:val="00BD06AF"/>
    <w:rsid w:val="00BE2F6B"/>
    <w:rsid w:val="00BE6E74"/>
    <w:rsid w:val="00C01DAE"/>
    <w:rsid w:val="00C04F0F"/>
    <w:rsid w:val="00C058DF"/>
    <w:rsid w:val="00C12371"/>
    <w:rsid w:val="00C24B5E"/>
    <w:rsid w:val="00C262D8"/>
    <w:rsid w:val="00C41CA3"/>
    <w:rsid w:val="00C45042"/>
    <w:rsid w:val="00C47D0C"/>
    <w:rsid w:val="00C57B9E"/>
    <w:rsid w:val="00C606F0"/>
    <w:rsid w:val="00C60DEF"/>
    <w:rsid w:val="00C60F5A"/>
    <w:rsid w:val="00C74EA2"/>
    <w:rsid w:val="00C755C6"/>
    <w:rsid w:val="00C81743"/>
    <w:rsid w:val="00C86C61"/>
    <w:rsid w:val="00CB7896"/>
    <w:rsid w:val="00CC3EB5"/>
    <w:rsid w:val="00CD2BF7"/>
    <w:rsid w:val="00CE13CC"/>
    <w:rsid w:val="00CE62B4"/>
    <w:rsid w:val="00CF0ED3"/>
    <w:rsid w:val="00CF4F32"/>
    <w:rsid w:val="00D0325E"/>
    <w:rsid w:val="00D033B9"/>
    <w:rsid w:val="00D12ED8"/>
    <w:rsid w:val="00D16D16"/>
    <w:rsid w:val="00D20299"/>
    <w:rsid w:val="00D22C92"/>
    <w:rsid w:val="00D24488"/>
    <w:rsid w:val="00D27549"/>
    <w:rsid w:val="00D31BA9"/>
    <w:rsid w:val="00D31BDB"/>
    <w:rsid w:val="00D35D85"/>
    <w:rsid w:val="00D35DAA"/>
    <w:rsid w:val="00D36B14"/>
    <w:rsid w:val="00D47032"/>
    <w:rsid w:val="00D5738D"/>
    <w:rsid w:val="00D80ADF"/>
    <w:rsid w:val="00D80F82"/>
    <w:rsid w:val="00D852D2"/>
    <w:rsid w:val="00D955C2"/>
    <w:rsid w:val="00DA4909"/>
    <w:rsid w:val="00DA72CF"/>
    <w:rsid w:val="00DB2563"/>
    <w:rsid w:val="00DB5721"/>
    <w:rsid w:val="00DC43AD"/>
    <w:rsid w:val="00DD10AA"/>
    <w:rsid w:val="00DD5DF7"/>
    <w:rsid w:val="00DD5E85"/>
    <w:rsid w:val="00DE66AA"/>
    <w:rsid w:val="00DF4968"/>
    <w:rsid w:val="00E074FA"/>
    <w:rsid w:val="00E07859"/>
    <w:rsid w:val="00E11572"/>
    <w:rsid w:val="00E15020"/>
    <w:rsid w:val="00E26CA3"/>
    <w:rsid w:val="00E568E0"/>
    <w:rsid w:val="00E8109D"/>
    <w:rsid w:val="00E93548"/>
    <w:rsid w:val="00E94296"/>
    <w:rsid w:val="00EA1109"/>
    <w:rsid w:val="00EA2F42"/>
    <w:rsid w:val="00EB2E93"/>
    <w:rsid w:val="00ED0F3F"/>
    <w:rsid w:val="00EE248B"/>
    <w:rsid w:val="00EE7AD8"/>
    <w:rsid w:val="00F26F47"/>
    <w:rsid w:val="00F35039"/>
    <w:rsid w:val="00F4763A"/>
    <w:rsid w:val="00F53263"/>
    <w:rsid w:val="00F844FD"/>
    <w:rsid w:val="00F97917"/>
    <w:rsid w:val="00FA5AE5"/>
    <w:rsid w:val="00FE0130"/>
    <w:rsid w:val="00FE3590"/>
    <w:rsid w:val="00FE47D7"/>
    <w:rsid w:val="00FF1E18"/>
    <w:rsid w:val="00FF586B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DC10F08"/>
  <w15:docId w15:val="{E2D992C4-898C-42E9-A59F-CA8C42A2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INNH2">
    <w:name w:val="toc 2"/>
    <w:basedOn w:val="Normal"/>
    <w:next w:val="Normal"/>
    <w:autoRedefine/>
    <w:uiPriority w:val="39"/>
    <w:pPr>
      <w:tabs>
        <w:tab w:val="left" w:pos="1080"/>
        <w:tab w:val="right" w:leader="dot" w:pos="8777"/>
      </w:tabs>
      <w:ind w:left="540" w:hanging="180"/>
    </w:pPr>
    <w:rPr>
      <w:noProof/>
      <w:lang w:val="en-GB"/>
    </w:rPr>
  </w:style>
  <w:style w:type="paragraph" w:styleId="Bobletekst">
    <w:name w:val="Balloon Text"/>
    <w:basedOn w:val="Normal"/>
    <w:semiHidden/>
    <w:rsid w:val="00EB2E93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4C4199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C60F5A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rsid w:val="00603266"/>
    <w:rPr>
      <w:sz w:val="24"/>
      <w:szCs w:val="24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935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9354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93548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935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93548"/>
    <w:rPr>
      <w:b/>
      <w:bCs/>
      <w:lang w:eastAsia="en-US"/>
    </w:rPr>
  </w:style>
  <w:style w:type="table" w:styleId="Tabellrutenett">
    <w:name w:val="Table Grid"/>
    <w:basedOn w:val="Vanligtabell"/>
    <w:uiPriority w:val="59"/>
    <w:rsid w:val="002536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006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B3_Krav_til%20tilbud_og_spesielle_konkurranseregler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4C36FAF1-721F-4B3C-ADC4-B7EE4BC6A1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710AFC-0529-4C47-B0B0-9197A1B6490E}"/>
</file>

<file path=customXml/itemProps3.xml><?xml version="1.0" encoding="utf-8"?>
<ds:datastoreItem xmlns:ds="http://schemas.openxmlformats.org/officeDocument/2006/customXml" ds:itemID="{A9E5769A-51C3-4CF5-888B-A065D04BF24E}"/>
</file>

<file path=customXml/itemProps4.xml><?xml version="1.0" encoding="utf-8"?>
<ds:datastoreItem xmlns:ds="http://schemas.openxmlformats.org/officeDocument/2006/customXml" ds:itemID="{2662977F-3F9E-47B2-9E9A-6DE79B5FE28D}"/>
</file>

<file path=customXml/itemProps5.xml><?xml version="1.0" encoding="utf-8"?>
<ds:datastoreItem xmlns:ds="http://schemas.openxmlformats.org/officeDocument/2006/customXml" ds:itemID="{024F1CCD-0919-489D-AA54-3887C437D319}"/>
</file>

<file path=docProps/app.xml><?xml version="1.0" encoding="utf-8"?>
<Properties xmlns="http://schemas.openxmlformats.org/officeDocument/2006/extended-properties" xmlns:vt="http://schemas.openxmlformats.org/officeDocument/2006/docPropsVTypes">
  <Template>R763V_B3_Krav_til tilbud_og_spesielle_konkurranseregler_20161201.dotx</Template>
  <TotalTime>9</TotalTime>
  <Pages>2</Pages>
  <Words>44</Words>
  <Characters>207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248</CharactersWithSpaces>
  <SharedDoc>false</SharedDoc>
  <HLinks>
    <vt:vector size="42" baseType="variant"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_Toc280197816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_Toc280197815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_Toc280197814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_Toc280197813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_Toc280197812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_Toc280197811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_Toc280197810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Torgeir Leland</cp:lastModifiedBy>
  <cp:revision>4</cp:revision>
  <cp:lastPrinted>2010-12-15T16:37:00Z</cp:lastPrinted>
  <dcterms:created xsi:type="dcterms:W3CDTF">2021-12-08T09:07:00Z</dcterms:created>
  <dcterms:modified xsi:type="dcterms:W3CDTF">2022-01-28T10:01:00Z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4400</vt:r8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MediaServiceImageTags">
    <vt:lpwstr/>
  </property>
  <property fmtid="{D5CDD505-2E9C-101B-9397-08002B2CF9AE}" pid="20" name="lcf76f155ced4ddcb4097134ff3c332f">
    <vt:lpwstr/>
  </property>
</Properties>
</file>